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B7D5B" w14:textId="26AD4C00" w:rsidR="006B2F86" w:rsidRDefault="00B6721E" w:rsidP="00E71FC3">
      <w:pPr>
        <w:pStyle w:val="NoSpacing"/>
      </w:pPr>
      <w:r>
        <w:rPr>
          <w:u w:val="single"/>
        </w:rPr>
        <w:t>Johanne BLOUNDELL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6149728A" w14:textId="7D29D081" w:rsidR="00B6721E" w:rsidRDefault="00B6721E" w:rsidP="00E71FC3">
      <w:pPr>
        <w:pStyle w:val="NoSpacing"/>
      </w:pPr>
      <w:r>
        <w:t>of London.</w:t>
      </w:r>
    </w:p>
    <w:p w14:paraId="4830CF69" w14:textId="1391D460" w:rsidR="00B6721E" w:rsidRDefault="00B6721E" w:rsidP="00E71FC3">
      <w:pPr>
        <w:pStyle w:val="NoSpacing"/>
      </w:pPr>
    </w:p>
    <w:p w14:paraId="5C8D298F" w14:textId="2E80461E" w:rsidR="00B6721E" w:rsidRDefault="00B6721E" w:rsidP="00E71FC3">
      <w:pPr>
        <w:pStyle w:val="NoSpacing"/>
      </w:pPr>
    </w:p>
    <w:p w14:paraId="0A0EA759" w14:textId="55C8425F" w:rsidR="00B6721E" w:rsidRDefault="00B6721E" w:rsidP="00E71FC3">
      <w:pPr>
        <w:pStyle w:val="NoSpacing"/>
      </w:pPr>
      <w:r>
        <w:t>= Martin, fruiterer(q.v.).   (</w:t>
      </w:r>
      <w:proofErr w:type="spellStart"/>
      <w:r>
        <w:t>Logge</w:t>
      </w:r>
      <w:proofErr w:type="spellEnd"/>
      <w:r>
        <w:t xml:space="preserve"> I pp.278-81)</w:t>
      </w:r>
    </w:p>
    <w:p w14:paraId="7EA7119F" w14:textId="6A5BFC2B" w:rsidR="00B6721E" w:rsidRDefault="00B6721E" w:rsidP="00E71FC3">
      <w:pPr>
        <w:pStyle w:val="NoSpacing"/>
      </w:pPr>
    </w:p>
    <w:p w14:paraId="65E5DDC1" w14:textId="3E7910AD" w:rsidR="00B6721E" w:rsidRDefault="00B6721E" w:rsidP="00E71FC3">
      <w:pPr>
        <w:pStyle w:val="NoSpacing"/>
      </w:pPr>
    </w:p>
    <w:p w14:paraId="45819557" w14:textId="55C27279" w:rsidR="00B6721E" w:rsidRDefault="00B6721E" w:rsidP="00E71FC3">
      <w:pPr>
        <w:pStyle w:val="NoSpacing"/>
      </w:pPr>
      <w:r>
        <w:t xml:space="preserve">  6 Mar.1484</w:t>
      </w:r>
      <w:r>
        <w:tab/>
        <w:t xml:space="preserve">Martin bequeathed her </w:t>
      </w:r>
      <w:proofErr w:type="gramStart"/>
      <w:r>
        <w:t>all of</w:t>
      </w:r>
      <w:proofErr w:type="gramEnd"/>
      <w:r>
        <w:t xml:space="preserve"> the issues and profits from his lands and </w:t>
      </w:r>
    </w:p>
    <w:p w14:paraId="1FAE7EF9" w14:textId="21708581" w:rsidR="00B6721E" w:rsidRDefault="00B6721E" w:rsidP="00E71FC3">
      <w:pPr>
        <w:pStyle w:val="NoSpacing"/>
      </w:pPr>
      <w:r>
        <w:tab/>
      </w:r>
      <w:r>
        <w:tab/>
        <w:t xml:space="preserve">tenements in the parish of </w:t>
      </w:r>
      <w:proofErr w:type="spellStart"/>
      <w:r>
        <w:t>Mapeham</w:t>
      </w:r>
      <w:proofErr w:type="spellEnd"/>
      <w:r>
        <w:t xml:space="preserve">, Kent, during William’s minority, </w:t>
      </w:r>
    </w:p>
    <w:p w14:paraId="16C64D39" w14:textId="1500EA62" w:rsidR="00B6721E" w:rsidRDefault="00B6721E" w:rsidP="00E71FC3">
      <w:pPr>
        <w:pStyle w:val="NoSpacing"/>
      </w:pPr>
      <w:r>
        <w:tab/>
      </w:r>
      <w:r>
        <w:tab/>
        <w:t xml:space="preserve">his tenement, </w:t>
      </w:r>
      <w:proofErr w:type="spellStart"/>
      <w:r>
        <w:t>bewhouse</w:t>
      </w:r>
      <w:proofErr w:type="spellEnd"/>
      <w:r>
        <w:t xml:space="preserve"> and appurtenance in the parish of </w:t>
      </w:r>
      <w:proofErr w:type="spellStart"/>
      <w:proofErr w:type="gramStart"/>
      <w:r>
        <w:t>St.Mary</w:t>
      </w:r>
      <w:proofErr w:type="spellEnd"/>
      <w:proofErr w:type="gramEnd"/>
      <w:r>
        <w:t xml:space="preserve"> </w:t>
      </w:r>
    </w:p>
    <w:p w14:paraId="5F2C65AD" w14:textId="4984E8AC" w:rsidR="00B6721E" w:rsidRDefault="00B6721E" w:rsidP="00B6721E">
      <w:pPr>
        <w:pStyle w:val="NoSpacing"/>
      </w:pPr>
      <w:r>
        <w:tab/>
      </w:r>
      <w:r>
        <w:tab/>
        <w:t>Somerset and the residue of his estate.   (ibid.)</w:t>
      </w:r>
    </w:p>
    <w:p w14:paraId="0ADEE9FA" w14:textId="24C2C6FB" w:rsidR="0088345E" w:rsidRDefault="0088345E" w:rsidP="00B6721E">
      <w:pPr>
        <w:pStyle w:val="NoSpacing"/>
      </w:pPr>
    </w:p>
    <w:p w14:paraId="5F5856A3" w14:textId="5B0081AE" w:rsidR="0088345E" w:rsidRDefault="0088345E" w:rsidP="00B6721E">
      <w:pPr>
        <w:pStyle w:val="NoSpacing"/>
      </w:pPr>
    </w:p>
    <w:p w14:paraId="3D7BE194" w14:textId="63A02C01" w:rsidR="0088345E" w:rsidRPr="002076D0" w:rsidRDefault="0088345E" w:rsidP="002076D0">
      <w:r>
        <w:t>26 March 2018</w:t>
      </w:r>
      <w:bookmarkStart w:id="0" w:name="_GoBack"/>
      <w:bookmarkEnd w:id="0"/>
    </w:p>
    <w:sectPr w:rsidR="0088345E" w:rsidRPr="002076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E60A5" w14:textId="77777777" w:rsidR="00B6721E" w:rsidRDefault="00B6721E" w:rsidP="00E71FC3">
      <w:pPr>
        <w:spacing w:after="0" w:line="240" w:lineRule="auto"/>
      </w:pPr>
      <w:r>
        <w:separator/>
      </w:r>
    </w:p>
  </w:endnote>
  <w:endnote w:type="continuationSeparator" w:id="0">
    <w:p w14:paraId="0D4F038D" w14:textId="77777777" w:rsidR="00B6721E" w:rsidRDefault="00B672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CC2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F18F7" w14:textId="77777777" w:rsidR="00B6721E" w:rsidRDefault="00B6721E" w:rsidP="00E71FC3">
      <w:pPr>
        <w:spacing w:after="0" w:line="240" w:lineRule="auto"/>
      </w:pPr>
      <w:r>
        <w:separator/>
      </w:r>
    </w:p>
  </w:footnote>
  <w:footnote w:type="continuationSeparator" w:id="0">
    <w:p w14:paraId="664E7547" w14:textId="77777777" w:rsidR="00B6721E" w:rsidRDefault="00B672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21E"/>
    <w:rsid w:val="001A7C09"/>
    <w:rsid w:val="002076D0"/>
    <w:rsid w:val="00577BD5"/>
    <w:rsid w:val="00656CBA"/>
    <w:rsid w:val="006A1F77"/>
    <w:rsid w:val="00733BE7"/>
    <w:rsid w:val="0088345E"/>
    <w:rsid w:val="00AB52E8"/>
    <w:rsid w:val="00B16D3F"/>
    <w:rsid w:val="00B6721E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EA88C"/>
  <w15:chartTrackingRefBased/>
  <w15:docId w15:val="{F0311ADB-AFA3-412E-BA6F-CCE5E37C8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38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2018-03-26T13:31:00Z</dcterms:created>
  <dcterms:modified xsi:type="dcterms:W3CDTF">2018-03-26T14:09:00Z</dcterms:modified>
</cp:coreProperties>
</file>